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78920" w14:textId="3985579D" w:rsidR="00F70030" w:rsidRDefault="00F70030" w:rsidP="00F70030">
      <w:pPr>
        <w:tabs>
          <w:tab w:val="left" w:pos="993"/>
          <w:tab w:val="left" w:pos="1134"/>
        </w:tabs>
        <w:rPr>
          <w:rFonts w:cs="Arial"/>
        </w:rPr>
      </w:pPr>
      <w:r w:rsidRPr="5BE389A2">
        <w:rPr>
          <w:rFonts w:cs="Arial"/>
        </w:rPr>
        <w:t xml:space="preserve">Številka: </w:t>
      </w:r>
      <w:r w:rsidR="118DE102" w:rsidRPr="5BE389A2">
        <w:rPr>
          <w:rFonts w:cs="Arial"/>
        </w:rPr>
        <w:t>107.2025-BJ</w:t>
      </w:r>
    </w:p>
    <w:p w14:paraId="41C1E8FE" w14:textId="77777777" w:rsidR="00E85432" w:rsidRPr="00E85432" w:rsidRDefault="00E85432" w:rsidP="006101A2">
      <w:pPr>
        <w:jc w:val="both"/>
        <w:rPr>
          <w:rFonts w:cs="Arial"/>
        </w:rPr>
      </w:pPr>
    </w:p>
    <w:p w14:paraId="3EE48B87" w14:textId="00649BE9" w:rsidR="00DA557A" w:rsidRDefault="00006DCA" w:rsidP="00783EFB">
      <w:pPr>
        <w:jc w:val="center"/>
        <w:rPr>
          <w:rFonts w:cs="Arial"/>
          <w:b/>
        </w:rPr>
      </w:pPr>
      <w:r w:rsidRPr="00BC6D2C">
        <w:rPr>
          <w:rFonts w:cs="Arial"/>
          <w:b/>
        </w:rPr>
        <w:t xml:space="preserve">NOMINACIJA </w:t>
      </w:r>
      <w:r w:rsidR="00747D7A" w:rsidRPr="00BC6D2C">
        <w:rPr>
          <w:rFonts w:cs="Arial"/>
          <w:b/>
        </w:rPr>
        <w:t>KADRA</w:t>
      </w:r>
      <w:r w:rsidR="00D65AB1" w:rsidRPr="00BC6D2C">
        <w:rPr>
          <w:rFonts w:cs="Arial"/>
          <w:b/>
        </w:rPr>
        <w:t xml:space="preserve"> IN S</w:t>
      </w:r>
      <w:r w:rsidR="00CD5738" w:rsidRPr="00BC6D2C">
        <w:rPr>
          <w:rFonts w:cs="Arial"/>
          <w:b/>
        </w:rPr>
        <w:t>EZNAM</w:t>
      </w:r>
      <w:r w:rsidR="00D65AB1" w:rsidRPr="00BC6D2C">
        <w:rPr>
          <w:rFonts w:cs="Arial"/>
          <w:b/>
        </w:rPr>
        <w:t xml:space="preserve"> REFERENC</w:t>
      </w:r>
      <w:r w:rsidR="00747D7A">
        <w:rPr>
          <w:rFonts w:cs="Arial"/>
          <w:b/>
        </w:rPr>
        <w:t xml:space="preserve"> </w:t>
      </w:r>
    </w:p>
    <w:p w14:paraId="557BCB36" w14:textId="60C99AEC" w:rsidR="007F23E7" w:rsidRDefault="00C545FA" w:rsidP="00783EFB">
      <w:pPr>
        <w:jc w:val="center"/>
        <w:rPr>
          <w:rFonts w:cs="Arial"/>
          <w:b/>
        </w:rPr>
      </w:pPr>
      <w:r>
        <w:rPr>
          <w:rFonts w:cs="Arial"/>
          <w:b/>
        </w:rPr>
        <w:t>(izpolniti za vsak posamezni sklop)</w:t>
      </w:r>
      <w:r w:rsidR="00164488">
        <w:rPr>
          <w:rFonts w:cs="Arial"/>
          <w:b/>
        </w:rPr>
        <w:t xml:space="preserve"> </w:t>
      </w:r>
    </w:p>
    <w:p w14:paraId="31494A9E" w14:textId="77777777" w:rsidR="00DA557A" w:rsidRPr="00783EFB" w:rsidRDefault="00DA557A" w:rsidP="00783EFB">
      <w:pPr>
        <w:jc w:val="center"/>
        <w:rPr>
          <w:rFonts w:cs="Arial"/>
          <w:b/>
        </w:rPr>
      </w:pPr>
    </w:p>
    <w:tbl>
      <w:tblPr>
        <w:tblStyle w:val="Tabelamrea"/>
        <w:tblW w:w="8993" w:type="dxa"/>
        <w:tblInd w:w="38" w:type="dxa"/>
        <w:tblLook w:val="04A0" w:firstRow="1" w:lastRow="0" w:firstColumn="1" w:lastColumn="0" w:noHBand="0" w:noVBand="1"/>
      </w:tblPr>
      <w:tblGrid>
        <w:gridCol w:w="5979"/>
        <w:gridCol w:w="3014"/>
      </w:tblGrid>
      <w:tr w:rsidR="0018022D" w14:paraId="05B2A7D7" w14:textId="77777777" w:rsidTr="00180FEA">
        <w:trPr>
          <w:trHeight w:val="237"/>
        </w:trPr>
        <w:tc>
          <w:tcPr>
            <w:tcW w:w="5979" w:type="dxa"/>
          </w:tcPr>
          <w:p w14:paraId="4BB50CE4" w14:textId="7743467F" w:rsidR="0018022D" w:rsidRDefault="0018022D" w:rsidP="00836B2E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SKLOP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št. sklopa)</w:t>
            </w:r>
            <w:r w:rsidRPr="0018022D"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65B307E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917ED51" w14:textId="77777777" w:rsidTr="00180FEA">
        <w:trPr>
          <w:trHeight w:val="469"/>
        </w:trPr>
        <w:tc>
          <w:tcPr>
            <w:tcW w:w="5979" w:type="dxa"/>
          </w:tcPr>
          <w:p w14:paraId="5DAE1878" w14:textId="5B071633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85432">
              <w:rPr>
                <w:rFonts w:cs="Arial"/>
              </w:rPr>
              <w:t>me</w:t>
            </w:r>
            <w:r>
              <w:rPr>
                <w:rFonts w:cs="Arial"/>
              </w:rPr>
              <w:t xml:space="preserve"> in priimek nominiranega kadra:</w:t>
            </w:r>
          </w:p>
        </w:tc>
        <w:tc>
          <w:tcPr>
            <w:tcW w:w="3014" w:type="dxa"/>
          </w:tcPr>
          <w:p w14:paraId="00B09621" w14:textId="3A5202D4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  <w:tr w:rsidR="0018022D" w14:paraId="0CE9841D" w14:textId="77777777" w:rsidTr="00180FEA">
        <w:trPr>
          <w:trHeight w:val="469"/>
        </w:trPr>
        <w:tc>
          <w:tcPr>
            <w:tcW w:w="5979" w:type="dxa"/>
          </w:tcPr>
          <w:p w14:paraId="63321256" w14:textId="47166560" w:rsidR="0018022D" w:rsidRDefault="0018022D">
            <w:pPr>
              <w:tabs>
                <w:tab w:val="left" w:pos="1083"/>
              </w:tabs>
              <w:rPr>
                <w:rFonts w:cs="Arial"/>
              </w:rPr>
            </w:pPr>
            <w:r>
              <w:rPr>
                <w:rFonts w:cs="Arial"/>
              </w:rPr>
              <w:t xml:space="preserve">Zaposlen pri </w:t>
            </w:r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pri ponudniku ali </w:t>
            </w:r>
            <w:proofErr w:type="spellStart"/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80FEA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  <w:r>
              <w:rPr>
                <w:rFonts w:cs="Arial"/>
              </w:rPr>
              <w:t>:</w:t>
            </w:r>
          </w:p>
        </w:tc>
        <w:tc>
          <w:tcPr>
            <w:tcW w:w="3014" w:type="dxa"/>
          </w:tcPr>
          <w:p w14:paraId="12F64609" w14:textId="77777777" w:rsidR="0018022D" w:rsidRDefault="0018022D" w:rsidP="00333F30">
            <w:pPr>
              <w:tabs>
                <w:tab w:val="left" w:pos="1083"/>
              </w:tabs>
              <w:rPr>
                <w:rFonts w:cs="Arial"/>
              </w:rPr>
            </w:pPr>
          </w:p>
        </w:tc>
      </w:tr>
    </w:tbl>
    <w:p w14:paraId="04628917" w14:textId="77777777" w:rsidR="00DA557A" w:rsidRDefault="00DA557A" w:rsidP="00F70030">
      <w:pPr>
        <w:jc w:val="both"/>
        <w:rPr>
          <w:rFonts w:cs="Arial"/>
        </w:rPr>
      </w:pPr>
    </w:p>
    <w:p w14:paraId="33902352" w14:textId="663EDB17" w:rsidR="00F70030" w:rsidRPr="00BC6D2C" w:rsidRDefault="00F70030" w:rsidP="00F70030">
      <w:pPr>
        <w:jc w:val="both"/>
        <w:rPr>
          <w:rFonts w:cs="Arial"/>
        </w:rPr>
      </w:pPr>
      <w:r w:rsidRPr="001F3A9B">
        <w:rPr>
          <w:rFonts w:cs="Arial"/>
        </w:rPr>
        <w:t xml:space="preserve">Prilagamo </w:t>
      </w:r>
      <w:r w:rsidR="00B95A77">
        <w:rPr>
          <w:rFonts w:cs="Arial"/>
        </w:rPr>
        <w:t xml:space="preserve">dokazila </w:t>
      </w:r>
      <w:r w:rsidR="00B95A77" w:rsidRPr="00B95A77">
        <w:rPr>
          <w:rFonts w:cs="Arial"/>
          <w:b/>
          <w:u w:val="single"/>
        </w:rPr>
        <w:t>in</w:t>
      </w:r>
      <w:r w:rsidR="00B95A77">
        <w:rPr>
          <w:rFonts w:cs="Arial"/>
        </w:rPr>
        <w:t xml:space="preserve"> </w:t>
      </w:r>
      <w:r w:rsidRPr="001F3A9B">
        <w:rPr>
          <w:rFonts w:cs="Arial"/>
        </w:rPr>
        <w:t xml:space="preserve">seznam referenc skladno z zahtevami iz </w:t>
      </w:r>
      <w:r w:rsidR="00A4054B">
        <w:rPr>
          <w:rFonts w:cs="Arial"/>
        </w:rPr>
        <w:t xml:space="preserve">točke </w:t>
      </w:r>
      <w:r w:rsidR="00B95A77">
        <w:rPr>
          <w:rFonts w:cs="Arial"/>
        </w:rPr>
        <w:t xml:space="preserve">2.C.b) (Kadrovska sposobnost – usposobljenost kadra) </w:t>
      </w:r>
      <w:r w:rsidRPr="001F3A9B">
        <w:rPr>
          <w:rFonts w:cs="Arial"/>
        </w:rPr>
        <w:t xml:space="preserve">obrazca </w:t>
      </w:r>
      <w:r w:rsidR="00C2426D" w:rsidRPr="001F3A9B">
        <w:rPr>
          <w:rFonts w:cs="Arial"/>
        </w:rPr>
        <w:t>Pogoji za ugotavljanje sposobnosti in usposobljenosti ponudnika</w:t>
      </w:r>
      <w:r w:rsidR="00C2426D">
        <w:rPr>
          <w:rFonts w:cs="Arial"/>
        </w:rPr>
        <w:t xml:space="preserve"> (</w:t>
      </w:r>
      <w:r w:rsidRPr="001F3A9B">
        <w:rPr>
          <w:rFonts w:cs="Arial"/>
        </w:rPr>
        <w:t>OBR – 2.0</w:t>
      </w:r>
      <w:r w:rsidR="00440AFA" w:rsidRPr="001F3A9B">
        <w:rPr>
          <w:rFonts w:cs="Arial"/>
        </w:rPr>
        <w:t>4</w:t>
      </w:r>
      <w:r w:rsidRPr="001F3A9B">
        <w:rPr>
          <w:rFonts w:cs="Arial"/>
        </w:rPr>
        <w:t>)</w:t>
      </w:r>
      <w:r w:rsidR="00BC6D2C">
        <w:rPr>
          <w:rFonts w:cs="Arial"/>
        </w:rPr>
        <w:t xml:space="preserve"> in točke 1</w:t>
      </w:r>
      <w:r w:rsidR="00C2426D">
        <w:rPr>
          <w:rFonts w:cs="Arial"/>
        </w:rPr>
        <w:t>4</w:t>
      </w:r>
      <w:r w:rsidR="00BC6D2C">
        <w:rPr>
          <w:rFonts w:cs="Arial"/>
        </w:rPr>
        <w:t>.2</w:t>
      </w:r>
      <w:r w:rsidR="00BC6D2C" w:rsidRPr="00180FEA">
        <w:rPr>
          <w:rFonts w:cs="Arial"/>
        </w:rPr>
        <w:t>.</w:t>
      </w:r>
      <w:r w:rsidR="00BC6D2C" w:rsidRPr="00BC6D2C">
        <w:rPr>
          <w:rFonts w:cs="Arial"/>
          <w:b/>
        </w:rPr>
        <w:t xml:space="preserve"> </w:t>
      </w:r>
      <w:r w:rsidR="00BC6D2C" w:rsidRPr="00BC6D2C">
        <w:rPr>
          <w:rFonts w:cs="Arial"/>
        </w:rPr>
        <w:t>(</w:t>
      </w:r>
      <w:r w:rsidR="00BC6D2C">
        <w:rPr>
          <w:rFonts w:cs="Arial"/>
        </w:rPr>
        <w:t>M</w:t>
      </w:r>
      <w:r w:rsidR="00BC6D2C" w:rsidRPr="00BC6D2C">
        <w:rPr>
          <w:rFonts w:cs="Arial"/>
        </w:rPr>
        <w:t xml:space="preserve">erilo 2: </w:t>
      </w:r>
      <w:r w:rsidR="00BC6D2C">
        <w:rPr>
          <w:rFonts w:cs="Arial"/>
        </w:rPr>
        <w:t>R</w:t>
      </w:r>
      <w:r w:rsidR="00BC6D2C" w:rsidRPr="00BC6D2C">
        <w:rPr>
          <w:rFonts w:cs="Arial"/>
        </w:rPr>
        <w:t xml:space="preserve">eference kadra </w:t>
      </w:r>
      <w:r w:rsidR="00BC6D2C" w:rsidRPr="00BC6D2C">
        <w:rPr>
          <w:rFonts w:cs="Arial"/>
          <w:bCs/>
        </w:rPr>
        <w:t>(T</w:t>
      </w:r>
      <w:r w:rsidR="00BC6D2C" w:rsidRPr="00BC6D2C">
        <w:rPr>
          <w:rFonts w:cs="Arial"/>
          <w:bCs/>
          <w:vertAlign w:val="subscript"/>
        </w:rPr>
        <w:t>REFERENCE KADRA</w:t>
      </w:r>
      <w:r w:rsidR="00BC6D2C" w:rsidRPr="00BC6D2C">
        <w:rPr>
          <w:rFonts w:cs="Arial"/>
          <w:bCs/>
        </w:rPr>
        <w:t>))</w:t>
      </w:r>
      <w:r w:rsidR="00BC6D2C">
        <w:rPr>
          <w:rFonts w:cs="Arial"/>
          <w:bCs/>
        </w:rPr>
        <w:t xml:space="preserve"> obrazca </w:t>
      </w:r>
      <w:r w:rsidR="00C2426D">
        <w:rPr>
          <w:rFonts w:cs="Arial"/>
        </w:rPr>
        <w:t>Navodila ponudnikom za pripravo ponudbe</w:t>
      </w:r>
      <w:r w:rsidR="00C2426D">
        <w:rPr>
          <w:rFonts w:cs="Arial"/>
          <w:bCs/>
        </w:rPr>
        <w:t xml:space="preserve"> (</w:t>
      </w:r>
      <w:r w:rsidR="00BC6D2C">
        <w:rPr>
          <w:rFonts w:cs="Arial"/>
          <w:bCs/>
        </w:rPr>
        <w:t>OBR – 2.02</w:t>
      </w:r>
      <w:r w:rsidR="0018022D">
        <w:rPr>
          <w:rFonts w:cs="Arial"/>
        </w:rPr>
        <w:t>)</w:t>
      </w:r>
      <w:r w:rsidR="00BC6D2C">
        <w:rPr>
          <w:rFonts w:cs="Arial"/>
          <w:bCs/>
        </w:rPr>
        <w:t>.</w:t>
      </w:r>
    </w:p>
    <w:p w14:paraId="141CC6F1" w14:textId="77777777" w:rsidR="00DA557A" w:rsidRPr="00BC6D2C" w:rsidRDefault="00DA557A" w:rsidP="00F70030">
      <w:pPr>
        <w:jc w:val="both"/>
        <w:rPr>
          <w:rFonts w:cs="Arial"/>
          <w:b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1914"/>
        <w:gridCol w:w="1560"/>
        <w:gridCol w:w="2054"/>
        <w:gridCol w:w="1701"/>
      </w:tblGrid>
      <w:tr w:rsidR="00CA1AAE" w:rsidRPr="00E85432" w14:paraId="621B05A5" w14:textId="77777777" w:rsidTr="00CA1AAE">
        <w:trPr>
          <w:trHeight w:val="713"/>
        </w:trPr>
        <w:tc>
          <w:tcPr>
            <w:tcW w:w="426" w:type="dxa"/>
          </w:tcPr>
          <w:p w14:paraId="49B131B6" w14:textId="77777777" w:rsidR="00CA1AAE" w:rsidRPr="00E85432" w:rsidRDefault="00CA1AAE" w:rsidP="00292982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Z. Š</w:t>
            </w:r>
            <w:r w:rsidRPr="00E85432">
              <w:rPr>
                <w:rFonts w:cs="Arial"/>
              </w:rPr>
              <w:t>.</w:t>
            </w:r>
          </w:p>
        </w:tc>
        <w:tc>
          <w:tcPr>
            <w:tcW w:w="1417" w:type="dxa"/>
          </w:tcPr>
          <w:p w14:paraId="2DCCF593" w14:textId="77777777" w:rsidR="00CA1AAE" w:rsidRPr="00E85432" w:rsidRDefault="00CA1AAE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Naročnik oz. investitor </w:t>
            </w: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(naziv, naslov)</w:t>
            </w:r>
          </w:p>
        </w:tc>
        <w:tc>
          <w:tcPr>
            <w:tcW w:w="1914" w:type="dxa"/>
          </w:tcPr>
          <w:p w14:paraId="7DCB0CB9" w14:textId="77777777" w:rsidR="00CA1AAE" w:rsidRDefault="00CA1AAE" w:rsidP="00292982">
            <w:pPr>
              <w:jc w:val="center"/>
              <w:rPr>
                <w:rFonts w:cs="Arial"/>
              </w:rPr>
            </w:pPr>
            <w:r w:rsidRPr="00E85432">
              <w:rPr>
                <w:rFonts w:cs="Arial"/>
              </w:rPr>
              <w:t xml:space="preserve">Odgovorna oseba naročnika za naročilo </w:t>
            </w:r>
          </w:p>
          <w:p w14:paraId="2AF5D5CE" w14:textId="685AC882" w:rsidR="00CA1AAE" w:rsidRPr="00E85432" w:rsidRDefault="00CA1AAE" w:rsidP="00292982">
            <w:pPr>
              <w:jc w:val="center"/>
              <w:rPr>
                <w:rFonts w:cs="Arial"/>
              </w:rPr>
            </w:pPr>
            <w:r w:rsidRPr="002B111E">
              <w:rPr>
                <w:rFonts w:cs="Arial"/>
                <w:i/>
                <w:iCs/>
                <w:color w:val="A6A6A6" w:themeColor="background1" w:themeShade="A6"/>
                <w:sz w:val="18"/>
                <w:szCs w:val="18"/>
              </w:rPr>
              <w:t>(ime in priimek ter položaj odg. osebe, tel. štev., e-naslov)</w:t>
            </w:r>
          </w:p>
        </w:tc>
        <w:tc>
          <w:tcPr>
            <w:tcW w:w="1560" w:type="dxa"/>
          </w:tcPr>
          <w:p w14:paraId="34180BAA" w14:textId="77777777" w:rsidR="00CA1AAE" w:rsidRPr="00E85432" w:rsidRDefault="00CA1AAE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Št. pogodbe oz. naročila</w:t>
            </w:r>
          </w:p>
        </w:tc>
        <w:tc>
          <w:tcPr>
            <w:tcW w:w="2054" w:type="dxa"/>
          </w:tcPr>
          <w:p w14:paraId="19844BB5" w14:textId="6183C75D" w:rsidR="00CA1AAE" w:rsidRDefault="00CA1AAE" w:rsidP="0065438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izvedene/izvajanja storitve z navedbo spletne tehnologije </w:t>
            </w:r>
          </w:p>
          <w:p w14:paraId="03591528" w14:textId="1D9B0261" w:rsidR="00CA1AAE" w:rsidRPr="00E85432" w:rsidRDefault="00CA1AAE" w:rsidP="00287D0C">
            <w:pPr>
              <w:jc w:val="center"/>
              <w:rPr>
                <w:rFonts w:cs="Arial"/>
              </w:rPr>
            </w:pPr>
          </w:p>
        </w:tc>
        <w:tc>
          <w:tcPr>
            <w:tcW w:w="1701" w:type="dxa"/>
          </w:tcPr>
          <w:p w14:paraId="02E3FB67" w14:textId="58F95796" w:rsidR="00CA1AAE" w:rsidRDefault="00CA1AAE" w:rsidP="00287D0C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izvedene/izvajanja storitve </w:t>
            </w:r>
          </w:p>
          <w:p w14:paraId="1CC23940" w14:textId="5A033BFD" w:rsidR="00CA1AAE" w:rsidRPr="00E85432" w:rsidRDefault="00CA1AAE" w:rsidP="0018022D">
            <w:pPr>
              <w:jc w:val="center"/>
              <w:rPr>
                <w:rFonts w:cs="Arial"/>
              </w:rPr>
            </w:pP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(navede se mesec in leto zaključene storitve</w:t>
            </w:r>
            <w:r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 xml:space="preserve"> oz. obdobje izvajanja storitve</w:t>
            </w:r>
            <w:r w:rsidRPr="00D7170B">
              <w:rPr>
                <w:rFonts w:cs="Arial"/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</w:tr>
      <w:tr w:rsidR="00CA1AAE" w:rsidRPr="00E85432" w14:paraId="43617877" w14:textId="77777777" w:rsidTr="00CA1AAE">
        <w:trPr>
          <w:trHeight w:val="527"/>
        </w:trPr>
        <w:tc>
          <w:tcPr>
            <w:tcW w:w="426" w:type="dxa"/>
          </w:tcPr>
          <w:p w14:paraId="41B46A07" w14:textId="77777777" w:rsidR="00CA1AAE" w:rsidRPr="00E85432" w:rsidRDefault="00CA1AAE" w:rsidP="00292982">
            <w:pPr>
              <w:rPr>
                <w:rFonts w:cs="Arial"/>
              </w:rPr>
            </w:pPr>
            <w:r w:rsidRPr="00E85432">
              <w:rPr>
                <w:rFonts w:cs="Arial"/>
              </w:rPr>
              <w:t>1.</w:t>
            </w:r>
          </w:p>
          <w:p w14:paraId="41545547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B584A40" w14:textId="77777777" w:rsidR="00CA1AAE" w:rsidRDefault="00CA1AAE" w:rsidP="00292982">
            <w:pPr>
              <w:rPr>
                <w:rFonts w:cs="Arial"/>
              </w:rPr>
            </w:pPr>
          </w:p>
          <w:p w14:paraId="652561B3" w14:textId="77777777" w:rsidR="00CA1AAE" w:rsidRDefault="00CA1AAE" w:rsidP="00292982">
            <w:pPr>
              <w:rPr>
                <w:rFonts w:cs="Arial"/>
              </w:rPr>
            </w:pPr>
          </w:p>
          <w:p w14:paraId="6621F1CF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466D9D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0BE7EA98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2054" w:type="dxa"/>
          </w:tcPr>
          <w:p w14:paraId="5B1F726E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1214CF4D" w14:textId="5B954E3C" w:rsidR="00CA1AAE" w:rsidRPr="00E85432" w:rsidRDefault="00CA1AAE" w:rsidP="00292982">
            <w:pPr>
              <w:rPr>
                <w:rFonts w:cs="Arial"/>
              </w:rPr>
            </w:pPr>
          </w:p>
        </w:tc>
      </w:tr>
      <w:tr w:rsidR="00CA1AAE" w:rsidRPr="00E85432" w14:paraId="52AACCCC" w14:textId="77777777" w:rsidTr="00CA1AAE">
        <w:trPr>
          <w:trHeight w:val="527"/>
        </w:trPr>
        <w:tc>
          <w:tcPr>
            <w:tcW w:w="426" w:type="dxa"/>
          </w:tcPr>
          <w:p w14:paraId="5FD7BE05" w14:textId="36D1CAF7" w:rsidR="00CA1AAE" w:rsidRPr="00E85432" w:rsidRDefault="00CA1AAE" w:rsidP="00292982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417" w:type="dxa"/>
          </w:tcPr>
          <w:p w14:paraId="72A1AA38" w14:textId="77777777" w:rsidR="00CA1AAE" w:rsidRDefault="00CA1AAE" w:rsidP="00292982">
            <w:pPr>
              <w:rPr>
                <w:rFonts w:cs="Arial"/>
              </w:rPr>
            </w:pPr>
          </w:p>
        </w:tc>
        <w:tc>
          <w:tcPr>
            <w:tcW w:w="1914" w:type="dxa"/>
          </w:tcPr>
          <w:p w14:paraId="3F0C0F78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560" w:type="dxa"/>
          </w:tcPr>
          <w:p w14:paraId="4CBA4270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2054" w:type="dxa"/>
          </w:tcPr>
          <w:p w14:paraId="2093A658" w14:textId="77777777" w:rsidR="00CA1AAE" w:rsidRPr="00E85432" w:rsidRDefault="00CA1AAE" w:rsidP="00292982">
            <w:pPr>
              <w:rPr>
                <w:rFonts w:cs="Arial"/>
              </w:rPr>
            </w:pPr>
          </w:p>
        </w:tc>
        <w:tc>
          <w:tcPr>
            <w:tcW w:w="1701" w:type="dxa"/>
          </w:tcPr>
          <w:p w14:paraId="3E0B4D8C" w14:textId="07CB357D" w:rsidR="00CA1AAE" w:rsidRPr="00E85432" w:rsidRDefault="00CA1AAE" w:rsidP="00292982">
            <w:pPr>
              <w:rPr>
                <w:rFonts w:cs="Arial"/>
              </w:rPr>
            </w:pPr>
          </w:p>
        </w:tc>
      </w:tr>
    </w:tbl>
    <w:p w14:paraId="7CFA0832" w14:textId="77777777" w:rsidR="00DA557A" w:rsidRDefault="00DA557A" w:rsidP="007E4B22">
      <w:pPr>
        <w:tabs>
          <w:tab w:val="left" w:pos="1083"/>
        </w:tabs>
        <w:jc w:val="both"/>
        <w:rPr>
          <w:rFonts w:cs="Arial"/>
        </w:rPr>
      </w:pPr>
    </w:p>
    <w:p w14:paraId="223D2CCD" w14:textId="28354068" w:rsidR="007E4B22" w:rsidRDefault="007E4B22" w:rsidP="007E4B22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>Izjavljamo, da bomo strokovni kader, v skladu s pogoji določenimi v točki 2.C.</w:t>
      </w:r>
      <w:r w:rsidR="00B95A77">
        <w:rPr>
          <w:rFonts w:cs="Arial"/>
        </w:rPr>
        <w:t>b</w:t>
      </w:r>
      <w:r>
        <w:rPr>
          <w:rFonts w:cs="Arial"/>
        </w:rPr>
        <w:t xml:space="preserve">) (Kadrovska sposobnost – usposobljenost kadra) obrazca </w:t>
      </w:r>
      <w:r w:rsidR="00CA1AAE">
        <w:rPr>
          <w:rFonts w:cs="Arial"/>
        </w:rPr>
        <w:t>Pogoji za ugotavljanje sposobnosti in usposobljenosti ponudnika (</w:t>
      </w:r>
      <w:r>
        <w:rPr>
          <w:rFonts w:cs="Arial"/>
        </w:rPr>
        <w:t xml:space="preserve">OBR – 2.04), zagotavljali ves čas trajanja predmetnega javnega naročila, in sicer od roka za oddajo ponudb do zaključka trajanja pogodbe. </w:t>
      </w:r>
    </w:p>
    <w:p w14:paraId="000EFD5B" w14:textId="657735CA" w:rsidR="00834215" w:rsidRDefault="00834215" w:rsidP="00E50DC5">
      <w:pPr>
        <w:jc w:val="both"/>
        <w:rPr>
          <w:rFonts w:cs="Arial"/>
        </w:rPr>
      </w:pPr>
    </w:p>
    <w:p w14:paraId="03BC8E70" w14:textId="36D0B726" w:rsidR="00E50DC5" w:rsidRPr="00E85432" w:rsidRDefault="00E50DC5" w:rsidP="00E50DC5">
      <w:pPr>
        <w:jc w:val="both"/>
        <w:rPr>
          <w:rFonts w:cs="Arial"/>
        </w:rPr>
      </w:pP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 w:rsidRPr="00E85432">
        <w:rPr>
          <w:rFonts w:cs="Arial"/>
        </w:rPr>
        <w:tab/>
      </w:r>
      <w:r>
        <w:rPr>
          <w:rFonts w:cs="Arial"/>
        </w:rPr>
        <w:tab/>
      </w:r>
      <w:r w:rsidRPr="00E85432">
        <w:rPr>
          <w:rFonts w:cs="Arial"/>
        </w:rPr>
        <w:t>___</w:t>
      </w:r>
      <w:r>
        <w:rPr>
          <w:rFonts w:cs="Arial"/>
        </w:rPr>
        <w:t>__</w:t>
      </w:r>
      <w:r w:rsidRPr="00E85432">
        <w:rPr>
          <w:rFonts w:cs="Arial"/>
        </w:rPr>
        <w:t>_________________________</w:t>
      </w:r>
    </w:p>
    <w:p w14:paraId="059D79BA" w14:textId="6C7C392E" w:rsidR="00287D0C" w:rsidRPr="00D64995" w:rsidRDefault="006B3F31" w:rsidP="00FF52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  </w:t>
      </w:r>
      <w:r w:rsidR="00E50DC5">
        <w:rPr>
          <w:rFonts w:cs="Arial"/>
        </w:rPr>
        <w:t>Po</w:t>
      </w:r>
      <w:r w:rsidR="00E50DC5" w:rsidRPr="00E85432">
        <w:rPr>
          <w:rFonts w:cs="Arial"/>
        </w:rPr>
        <w:t>dpis zakonitega zastopnika</w:t>
      </w:r>
      <w:r>
        <w:rPr>
          <w:rFonts w:cs="Arial"/>
        </w:rPr>
        <w:t xml:space="preserve"> in žig</w:t>
      </w:r>
    </w:p>
    <w:p w14:paraId="0B676787" w14:textId="77777777" w:rsidR="00DA557A" w:rsidRDefault="00DA557A" w:rsidP="007E4B22">
      <w:pPr>
        <w:jc w:val="both"/>
        <w:rPr>
          <w:rFonts w:cs="Arial"/>
          <w:b/>
          <w:bCs/>
          <w:i/>
          <w:iCs/>
          <w:u w:val="single"/>
        </w:rPr>
      </w:pPr>
    </w:p>
    <w:p w14:paraId="2EE17FA8" w14:textId="3C132C90" w:rsidR="53E01AF4" w:rsidRDefault="53E01AF4" w:rsidP="53E01AF4">
      <w:pPr>
        <w:jc w:val="both"/>
        <w:rPr>
          <w:rFonts w:cs="Arial"/>
          <w:b/>
          <w:bCs/>
          <w:i/>
          <w:iCs/>
          <w:u w:val="single"/>
        </w:rPr>
      </w:pPr>
    </w:p>
    <w:p w14:paraId="2E998A99" w14:textId="18FB56C0" w:rsidR="007E4B22" w:rsidRPr="0059088D" w:rsidRDefault="007E4B22" w:rsidP="007E4B22">
      <w:pPr>
        <w:jc w:val="both"/>
        <w:rPr>
          <w:rFonts w:cs="Arial"/>
          <w:b/>
          <w:bCs/>
          <w:i/>
          <w:iCs/>
          <w:u w:val="single"/>
        </w:rPr>
      </w:pPr>
      <w:r w:rsidRPr="0059088D">
        <w:rPr>
          <w:rFonts w:cs="Arial"/>
          <w:b/>
          <w:bCs/>
          <w:i/>
          <w:iCs/>
          <w:u w:val="single"/>
        </w:rPr>
        <w:t>Opomba:</w:t>
      </w:r>
    </w:p>
    <w:p w14:paraId="1C0FEC6F" w14:textId="729AFD2E" w:rsidR="007E4B22" w:rsidRPr="00166D46" w:rsidRDefault="007E4B22" w:rsidP="00123C2F">
      <w:pPr>
        <w:pStyle w:val="Odstavekseznama"/>
        <w:numPr>
          <w:ilvl w:val="0"/>
          <w:numId w:val="2"/>
        </w:numPr>
        <w:spacing w:line="240" w:lineRule="auto"/>
        <w:ind w:left="357" w:hanging="357"/>
        <w:rPr>
          <w:rFonts w:cs="Arial"/>
          <w:i/>
        </w:rPr>
      </w:pPr>
      <w:r w:rsidRPr="00166D46">
        <w:rPr>
          <w:rFonts w:ascii="Arial" w:hAnsi="Arial" w:cs="Arial"/>
        </w:rPr>
        <w:t>dokazila za nominirani strokovni kader se priložijo skladno s točko 2.C.</w:t>
      </w:r>
      <w:r w:rsidR="00B95A77" w:rsidRPr="00166D46">
        <w:rPr>
          <w:rFonts w:ascii="Arial" w:hAnsi="Arial" w:cs="Arial"/>
        </w:rPr>
        <w:t>b</w:t>
      </w:r>
      <w:r w:rsidRPr="00166D46">
        <w:rPr>
          <w:rFonts w:ascii="Arial" w:hAnsi="Arial" w:cs="Arial"/>
        </w:rPr>
        <w:t xml:space="preserve">) (Kadrovska sposobnost – usposobljenost kadra) obrazca </w:t>
      </w:r>
      <w:r w:rsidR="00CA1AAE" w:rsidRPr="00166D46">
        <w:rPr>
          <w:rFonts w:ascii="Arial" w:hAnsi="Arial" w:cs="Arial"/>
        </w:rPr>
        <w:t>Pogoji za ugotavljanje sposobnosti in usposobljenosti ponudnika (</w:t>
      </w:r>
      <w:r w:rsidRPr="00166D46">
        <w:rPr>
          <w:rFonts w:ascii="Arial" w:hAnsi="Arial" w:cs="Arial"/>
        </w:rPr>
        <w:t>OBR – 2.04)</w:t>
      </w:r>
      <w:r w:rsidR="0018022D" w:rsidRPr="00166D46">
        <w:rPr>
          <w:rFonts w:ascii="Arial" w:hAnsi="Arial" w:cs="Arial"/>
        </w:rPr>
        <w:t xml:space="preserve"> in skladno s točko 1</w:t>
      </w:r>
      <w:r w:rsidR="00CA1AAE" w:rsidRPr="00166D46">
        <w:rPr>
          <w:rFonts w:ascii="Arial" w:hAnsi="Arial" w:cs="Arial"/>
        </w:rPr>
        <w:t>4</w:t>
      </w:r>
      <w:r w:rsidR="0018022D" w:rsidRPr="00166D46">
        <w:rPr>
          <w:rFonts w:ascii="Arial" w:hAnsi="Arial" w:cs="Arial"/>
        </w:rPr>
        <w:t>.2</w:t>
      </w:r>
      <w:r w:rsidRPr="00166D46">
        <w:rPr>
          <w:rFonts w:ascii="Arial" w:hAnsi="Arial" w:cs="Arial"/>
        </w:rPr>
        <w:t>.</w:t>
      </w:r>
      <w:r w:rsidR="0018022D" w:rsidRPr="00166D46">
        <w:rPr>
          <w:rFonts w:ascii="Arial" w:hAnsi="Arial" w:cs="Arial"/>
        </w:rPr>
        <w:t xml:space="preserve"> (Merilo 2: Reference kadra) obrazca </w:t>
      </w:r>
      <w:r w:rsidR="00CA1AAE" w:rsidRPr="00166D46">
        <w:rPr>
          <w:rFonts w:ascii="Arial" w:hAnsi="Arial" w:cs="Arial"/>
        </w:rPr>
        <w:t>Navodila ponudnikom za pripravo ponudbe (</w:t>
      </w:r>
      <w:r w:rsidR="0018022D" w:rsidRPr="00166D46">
        <w:rPr>
          <w:rFonts w:ascii="Arial" w:hAnsi="Arial" w:cs="Arial"/>
        </w:rPr>
        <w:t xml:space="preserve">OBR – 2.02). </w:t>
      </w:r>
    </w:p>
    <w:p w14:paraId="554FD038" w14:textId="77777777" w:rsidR="0018022D" w:rsidRDefault="0018022D" w:rsidP="00FF52DB">
      <w:pPr>
        <w:jc w:val="both"/>
        <w:rPr>
          <w:rFonts w:cs="Arial"/>
          <w:i/>
        </w:rPr>
      </w:pPr>
    </w:p>
    <w:p w14:paraId="20EC9B17" w14:textId="77777777" w:rsidR="0018022D" w:rsidRDefault="0018022D" w:rsidP="00FF52DB">
      <w:pPr>
        <w:jc w:val="both"/>
        <w:rPr>
          <w:rFonts w:cs="Arial"/>
          <w:i/>
        </w:rPr>
      </w:pPr>
    </w:p>
    <w:p w14:paraId="075FF3CE" w14:textId="77777777" w:rsidR="0018022D" w:rsidRDefault="0018022D" w:rsidP="00FF52DB">
      <w:pPr>
        <w:jc w:val="both"/>
        <w:rPr>
          <w:rFonts w:cs="Arial"/>
          <w:i/>
        </w:rPr>
      </w:pPr>
    </w:p>
    <w:p w14:paraId="22547091" w14:textId="77777777" w:rsidR="0018022D" w:rsidRDefault="0018022D" w:rsidP="00FF52DB">
      <w:pPr>
        <w:jc w:val="both"/>
        <w:rPr>
          <w:rFonts w:cs="Arial"/>
          <w:i/>
        </w:rPr>
      </w:pPr>
    </w:p>
    <w:p w14:paraId="28BAF385" w14:textId="24F70D43" w:rsidR="00440AFA" w:rsidRDefault="006101A2" w:rsidP="00166D46">
      <w:pPr>
        <w:jc w:val="both"/>
        <w:rPr>
          <w:rFonts w:cs="Arial"/>
        </w:rPr>
      </w:pPr>
      <w:r w:rsidRPr="00FF0997">
        <w:rPr>
          <w:rFonts w:cs="Arial"/>
          <w:i/>
        </w:rPr>
        <w:t>Ta obrazec je sestavni del in priloga ponudbe</w:t>
      </w:r>
      <w:r w:rsidR="00C31E41">
        <w:rPr>
          <w:rFonts w:cs="Arial"/>
          <w:i/>
        </w:rPr>
        <w:t xml:space="preserve"> ter pogodbe</w:t>
      </w:r>
      <w:r w:rsidRPr="00FF0997">
        <w:rPr>
          <w:rFonts w:cs="Arial"/>
          <w:i/>
        </w:rPr>
        <w:t>.</w:t>
      </w:r>
      <w:r w:rsidR="00FF52DB">
        <w:rPr>
          <w:rFonts w:cs="Arial"/>
          <w:i/>
        </w:rPr>
        <w:t xml:space="preserve"> V primeru pomanjkanja prostora, se obrazec ustrezno prilagodi. </w:t>
      </w:r>
    </w:p>
    <w:sectPr w:rsidR="00440AFA" w:rsidSect="00276CA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06D6F" w14:textId="77777777" w:rsidR="007964FA" w:rsidRDefault="007964FA">
      <w:r>
        <w:separator/>
      </w:r>
    </w:p>
  </w:endnote>
  <w:endnote w:type="continuationSeparator" w:id="0">
    <w:p w14:paraId="33B20677" w14:textId="77777777" w:rsidR="007964FA" w:rsidRDefault="00796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E389A2" w14:paraId="0924EC37" w14:textId="77777777" w:rsidTr="5BE389A2">
      <w:trPr>
        <w:trHeight w:val="300"/>
      </w:trPr>
      <w:tc>
        <w:tcPr>
          <w:tcW w:w="3020" w:type="dxa"/>
        </w:tcPr>
        <w:p w14:paraId="06E8E607" w14:textId="5BD102A8" w:rsidR="5BE389A2" w:rsidRDefault="5BE389A2" w:rsidP="5BE389A2">
          <w:pPr>
            <w:ind w:left="-115"/>
          </w:pPr>
        </w:p>
      </w:tc>
      <w:tc>
        <w:tcPr>
          <w:tcW w:w="3020" w:type="dxa"/>
        </w:tcPr>
        <w:p w14:paraId="6D68D28B" w14:textId="076BDC33" w:rsidR="5BE389A2" w:rsidRDefault="5BE389A2" w:rsidP="5BE389A2">
          <w:pPr>
            <w:jc w:val="center"/>
          </w:pPr>
        </w:p>
      </w:tc>
      <w:tc>
        <w:tcPr>
          <w:tcW w:w="3020" w:type="dxa"/>
        </w:tcPr>
        <w:p w14:paraId="1AA0ED5E" w14:textId="311FBC32" w:rsidR="5BE389A2" w:rsidRDefault="5BE389A2" w:rsidP="5BE389A2">
          <w:pPr>
            <w:ind w:right="-115"/>
            <w:jc w:val="right"/>
          </w:pPr>
        </w:p>
      </w:tc>
    </w:tr>
  </w:tbl>
  <w:p w14:paraId="321AFD47" w14:textId="65B291EE" w:rsidR="5BE389A2" w:rsidRDefault="5BE389A2" w:rsidP="5BE389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9424538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3EF1B5C4" w14:textId="07E640B1" w:rsidR="00F617DB" w:rsidRPr="00F617DB" w:rsidRDefault="00F617DB">
        <w:pPr>
          <w:pStyle w:val="Noga"/>
          <w:jc w:val="right"/>
          <w:rPr>
            <w:rFonts w:ascii="Arial" w:hAnsi="Arial" w:cs="Arial"/>
            <w:sz w:val="22"/>
            <w:szCs w:val="22"/>
          </w:rPr>
        </w:pPr>
        <w:r w:rsidRPr="5BE389A2">
          <w:rPr>
            <w:rFonts w:ascii="Arial" w:hAnsi="Arial" w:cs="Arial"/>
            <w:sz w:val="22"/>
            <w:szCs w:val="22"/>
          </w:rPr>
          <w:fldChar w:fldCharType="begin"/>
        </w:r>
        <w:r w:rsidRPr="5BE389A2">
          <w:rPr>
            <w:rFonts w:ascii="Arial" w:hAnsi="Arial" w:cs="Arial"/>
            <w:sz w:val="22"/>
            <w:szCs w:val="22"/>
          </w:rPr>
          <w:instrText>PAGE   \* MERGEFORMAT</w:instrText>
        </w:r>
        <w:r w:rsidRPr="5BE389A2">
          <w:rPr>
            <w:rFonts w:ascii="Arial" w:hAnsi="Arial" w:cs="Arial"/>
            <w:sz w:val="22"/>
            <w:szCs w:val="22"/>
          </w:rPr>
          <w:fldChar w:fldCharType="separate"/>
        </w:r>
        <w:r w:rsidR="5BE389A2" w:rsidRPr="5BE389A2">
          <w:rPr>
            <w:rFonts w:ascii="Arial" w:hAnsi="Arial" w:cs="Arial"/>
            <w:noProof/>
            <w:sz w:val="22"/>
            <w:szCs w:val="22"/>
          </w:rPr>
          <w:t>1</w:t>
        </w:r>
        <w:r w:rsidRPr="5BE389A2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60C21ECF" w14:textId="0D524777" w:rsidR="001644E1" w:rsidRDefault="5BE389A2" w:rsidP="5BE389A2">
    <w:r>
      <w:rPr>
        <w:noProof/>
      </w:rPr>
      <w:drawing>
        <wp:inline distT="0" distB="0" distL="0" distR="0" wp14:anchorId="463AB4F3" wp14:editId="7DB77D72">
          <wp:extent cx="5753100" cy="457200"/>
          <wp:effectExtent l="0" t="0" r="0" b="0"/>
          <wp:docPr id="1646632293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663229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BA35B" w14:textId="77777777" w:rsidR="007964FA" w:rsidRDefault="007964FA">
      <w:r>
        <w:separator/>
      </w:r>
    </w:p>
  </w:footnote>
  <w:footnote w:type="continuationSeparator" w:id="0">
    <w:p w14:paraId="245325B2" w14:textId="77777777" w:rsidR="007964FA" w:rsidRDefault="00796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BE389A2" w14:paraId="24125050" w14:textId="77777777" w:rsidTr="5BE389A2">
      <w:trPr>
        <w:trHeight w:val="300"/>
      </w:trPr>
      <w:tc>
        <w:tcPr>
          <w:tcW w:w="3020" w:type="dxa"/>
        </w:tcPr>
        <w:p w14:paraId="32721CB2" w14:textId="595A4A9E" w:rsidR="5BE389A2" w:rsidRDefault="5BE389A2" w:rsidP="5BE389A2">
          <w:pPr>
            <w:ind w:left="-115"/>
          </w:pPr>
        </w:p>
      </w:tc>
      <w:tc>
        <w:tcPr>
          <w:tcW w:w="3020" w:type="dxa"/>
        </w:tcPr>
        <w:p w14:paraId="4FB5DE95" w14:textId="7B25EAD1" w:rsidR="5BE389A2" w:rsidRDefault="5BE389A2" w:rsidP="5BE389A2">
          <w:pPr>
            <w:jc w:val="center"/>
          </w:pPr>
        </w:p>
      </w:tc>
      <w:tc>
        <w:tcPr>
          <w:tcW w:w="3020" w:type="dxa"/>
        </w:tcPr>
        <w:p w14:paraId="37DC830D" w14:textId="1F70FEC4" w:rsidR="5BE389A2" w:rsidRDefault="5BE389A2" w:rsidP="5BE389A2">
          <w:pPr>
            <w:ind w:right="-115"/>
            <w:jc w:val="right"/>
          </w:pPr>
        </w:p>
      </w:tc>
    </w:tr>
  </w:tbl>
  <w:p w14:paraId="5D6C47B2" w14:textId="1E9F6BB2" w:rsidR="5BE389A2" w:rsidRDefault="5BE389A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EFED" w14:textId="78832E6C" w:rsidR="001644E1" w:rsidRDefault="5BE389A2" w:rsidP="00747D7A">
    <w:r>
      <w:rPr>
        <w:noProof/>
      </w:rPr>
      <w:drawing>
        <wp:inline distT="0" distB="0" distL="0" distR="0" wp14:anchorId="642520F5" wp14:editId="7912F498">
          <wp:extent cx="5753100" cy="704850"/>
          <wp:effectExtent l="0" t="0" r="0" b="0"/>
          <wp:docPr id="16230011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30011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100" cy="7048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644E1" w:rsidRPr="00A1445A" w14:paraId="3D805C03" w14:textId="77777777" w:rsidTr="00D31E2D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A9E2972" w14:textId="77777777" w:rsidR="001644E1" w:rsidRPr="00C0552D" w:rsidRDefault="001644E1" w:rsidP="001644E1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0A8C5CB" w14:textId="77777777" w:rsidR="001644E1" w:rsidRPr="00A1445A" w:rsidRDefault="001644E1" w:rsidP="001644E1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5B8CC3F" w14:textId="77777777" w:rsidR="001644E1" w:rsidRPr="00A1445A" w:rsidRDefault="001644E1" w:rsidP="001644E1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1644E1" w:rsidRPr="00703B8F" w14:paraId="6FE4C326" w14:textId="77777777" w:rsidTr="00D31E2D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0056B1BD" w14:textId="0B65396B" w:rsidR="001644E1" w:rsidRPr="00D20ADE" w:rsidRDefault="00BB339B" w:rsidP="001644E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bookmarkStart w:id="0" w:name="_Hlk103326709"/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644E1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8ED608D" w14:textId="77777777" w:rsidR="001644E1" w:rsidRPr="00D20ADE" w:rsidRDefault="001644E1" w:rsidP="001644E1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59DC03D" w14:textId="3431FE96" w:rsidR="001644E1" w:rsidRPr="00D20ADE" w:rsidRDefault="001644E1" w:rsidP="00B95A77">
          <w:pPr>
            <w:jc w:val="right"/>
            <w:rPr>
              <w:rFonts w:cs="Arial"/>
              <w:sz w:val="16"/>
              <w:szCs w:val="16"/>
            </w:rPr>
          </w:pPr>
          <w:r w:rsidRPr="00D20ADE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</w:t>
          </w:r>
          <w:r w:rsidR="00DA557A">
            <w:rPr>
              <w:rFonts w:cs="Arial"/>
              <w:sz w:val="16"/>
              <w:szCs w:val="16"/>
            </w:rPr>
            <w:t>1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  <w:bookmarkEnd w:id="0"/>
  </w:tbl>
  <w:p w14:paraId="1BA4E938" w14:textId="77777777" w:rsidR="001644E1" w:rsidRDefault="001644E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9093812">
    <w:abstractNumId w:val="1"/>
  </w:num>
  <w:num w:numId="2" w16cid:durableId="1488282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4F"/>
    <w:rsid w:val="00001218"/>
    <w:rsid w:val="00005413"/>
    <w:rsid w:val="00006DCA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9330D"/>
    <w:rsid w:val="00096243"/>
    <w:rsid w:val="00096591"/>
    <w:rsid w:val="00096BE4"/>
    <w:rsid w:val="0009708B"/>
    <w:rsid w:val="000B0DD3"/>
    <w:rsid w:val="000C23A5"/>
    <w:rsid w:val="000C33B9"/>
    <w:rsid w:val="000C4583"/>
    <w:rsid w:val="000D76C2"/>
    <w:rsid w:val="000E1875"/>
    <w:rsid w:val="000E41E1"/>
    <w:rsid w:val="000E7050"/>
    <w:rsid w:val="000E706E"/>
    <w:rsid w:val="000F6DA7"/>
    <w:rsid w:val="00101B68"/>
    <w:rsid w:val="00112D23"/>
    <w:rsid w:val="00112DCB"/>
    <w:rsid w:val="00114401"/>
    <w:rsid w:val="00121D25"/>
    <w:rsid w:val="0012533E"/>
    <w:rsid w:val="001314C1"/>
    <w:rsid w:val="001352C1"/>
    <w:rsid w:val="0014021F"/>
    <w:rsid w:val="00164488"/>
    <w:rsid w:val="001644E1"/>
    <w:rsid w:val="00165FC3"/>
    <w:rsid w:val="00166414"/>
    <w:rsid w:val="00166D46"/>
    <w:rsid w:val="00171BE2"/>
    <w:rsid w:val="0017296F"/>
    <w:rsid w:val="00174BFE"/>
    <w:rsid w:val="0018022D"/>
    <w:rsid w:val="00180FEA"/>
    <w:rsid w:val="00182E92"/>
    <w:rsid w:val="00183318"/>
    <w:rsid w:val="00191D53"/>
    <w:rsid w:val="00194FE9"/>
    <w:rsid w:val="001A192C"/>
    <w:rsid w:val="001A192F"/>
    <w:rsid w:val="001A7BD0"/>
    <w:rsid w:val="001D16E0"/>
    <w:rsid w:val="001D1C28"/>
    <w:rsid w:val="001D464D"/>
    <w:rsid w:val="001D48CF"/>
    <w:rsid w:val="001D694D"/>
    <w:rsid w:val="001E3674"/>
    <w:rsid w:val="001E7991"/>
    <w:rsid w:val="001F2089"/>
    <w:rsid w:val="001F3A9B"/>
    <w:rsid w:val="001F4A4E"/>
    <w:rsid w:val="001F6F0F"/>
    <w:rsid w:val="0020233B"/>
    <w:rsid w:val="00227FB0"/>
    <w:rsid w:val="00231CFA"/>
    <w:rsid w:val="00232081"/>
    <w:rsid w:val="00235E41"/>
    <w:rsid w:val="002413BB"/>
    <w:rsid w:val="00241698"/>
    <w:rsid w:val="00251D3F"/>
    <w:rsid w:val="002618E0"/>
    <w:rsid w:val="002711AE"/>
    <w:rsid w:val="00273761"/>
    <w:rsid w:val="00276CA1"/>
    <w:rsid w:val="00277706"/>
    <w:rsid w:val="00283EE6"/>
    <w:rsid w:val="00285B81"/>
    <w:rsid w:val="00287D0C"/>
    <w:rsid w:val="00290D74"/>
    <w:rsid w:val="0029771B"/>
    <w:rsid w:val="002A6A46"/>
    <w:rsid w:val="002B111E"/>
    <w:rsid w:val="002B28E0"/>
    <w:rsid w:val="002C05F5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33F30"/>
    <w:rsid w:val="0034665A"/>
    <w:rsid w:val="0035043A"/>
    <w:rsid w:val="00367250"/>
    <w:rsid w:val="00370866"/>
    <w:rsid w:val="0037231D"/>
    <w:rsid w:val="003A37C9"/>
    <w:rsid w:val="003A669E"/>
    <w:rsid w:val="003B36FC"/>
    <w:rsid w:val="003B4DC8"/>
    <w:rsid w:val="003B5969"/>
    <w:rsid w:val="003C0B6A"/>
    <w:rsid w:val="003C485B"/>
    <w:rsid w:val="003D1272"/>
    <w:rsid w:val="003E4CFC"/>
    <w:rsid w:val="003E5C55"/>
    <w:rsid w:val="003F0DE7"/>
    <w:rsid w:val="003F4DE6"/>
    <w:rsid w:val="0040409C"/>
    <w:rsid w:val="00406373"/>
    <w:rsid w:val="0041749F"/>
    <w:rsid w:val="0043532D"/>
    <w:rsid w:val="00440AFA"/>
    <w:rsid w:val="00445049"/>
    <w:rsid w:val="004527D6"/>
    <w:rsid w:val="00453A4E"/>
    <w:rsid w:val="00455EB9"/>
    <w:rsid w:val="004720C5"/>
    <w:rsid w:val="0047643E"/>
    <w:rsid w:val="004801D0"/>
    <w:rsid w:val="004A0508"/>
    <w:rsid w:val="004A5DA1"/>
    <w:rsid w:val="004B065E"/>
    <w:rsid w:val="004D3C90"/>
    <w:rsid w:val="004D6B75"/>
    <w:rsid w:val="004F0702"/>
    <w:rsid w:val="004F7C1C"/>
    <w:rsid w:val="0051745B"/>
    <w:rsid w:val="005179FF"/>
    <w:rsid w:val="005255EB"/>
    <w:rsid w:val="00525B8A"/>
    <w:rsid w:val="005316C0"/>
    <w:rsid w:val="00537622"/>
    <w:rsid w:val="00550F88"/>
    <w:rsid w:val="005608A6"/>
    <w:rsid w:val="005724B4"/>
    <w:rsid w:val="00574B2C"/>
    <w:rsid w:val="005753D9"/>
    <w:rsid w:val="005770ED"/>
    <w:rsid w:val="0058399F"/>
    <w:rsid w:val="00587665"/>
    <w:rsid w:val="0059088D"/>
    <w:rsid w:val="005A5A1C"/>
    <w:rsid w:val="005A785E"/>
    <w:rsid w:val="005B253B"/>
    <w:rsid w:val="005B3910"/>
    <w:rsid w:val="005C4C41"/>
    <w:rsid w:val="005C71B5"/>
    <w:rsid w:val="005C7E8F"/>
    <w:rsid w:val="005D7E01"/>
    <w:rsid w:val="005E05DC"/>
    <w:rsid w:val="005F1763"/>
    <w:rsid w:val="005F18A6"/>
    <w:rsid w:val="005F638A"/>
    <w:rsid w:val="005F751D"/>
    <w:rsid w:val="006101A2"/>
    <w:rsid w:val="006110C9"/>
    <w:rsid w:val="0061133D"/>
    <w:rsid w:val="00612663"/>
    <w:rsid w:val="006163B7"/>
    <w:rsid w:val="00622A79"/>
    <w:rsid w:val="006315C1"/>
    <w:rsid w:val="0065152F"/>
    <w:rsid w:val="00654388"/>
    <w:rsid w:val="00654D7B"/>
    <w:rsid w:val="00656957"/>
    <w:rsid w:val="00662D8F"/>
    <w:rsid w:val="0066332D"/>
    <w:rsid w:val="00665D5D"/>
    <w:rsid w:val="00670A28"/>
    <w:rsid w:val="00670D1D"/>
    <w:rsid w:val="00696883"/>
    <w:rsid w:val="006A03BB"/>
    <w:rsid w:val="006A7840"/>
    <w:rsid w:val="006B3F31"/>
    <w:rsid w:val="006C2DBC"/>
    <w:rsid w:val="006D59F7"/>
    <w:rsid w:val="006E377F"/>
    <w:rsid w:val="006F44F5"/>
    <w:rsid w:val="006F758E"/>
    <w:rsid w:val="007033C0"/>
    <w:rsid w:val="00703B8F"/>
    <w:rsid w:val="00706EC1"/>
    <w:rsid w:val="0071168C"/>
    <w:rsid w:val="007345D8"/>
    <w:rsid w:val="00734EFA"/>
    <w:rsid w:val="00741DF3"/>
    <w:rsid w:val="00743912"/>
    <w:rsid w:val="00747D7A"/>
    <w:rsid w:val="00767A5A"/>
    <w:rsid w:val="00776AE9"/>
    <w:rsid w:val="00780396"/>
    <w:rsid w:val="0078319E"/>
    <w:rsid w:val="00783525"/>
    <w:rsid w:val="00783EFB"/>
    <w:rsid w:val="0078751F"/>
    <w:rsid w:val="00787607"/>
    <w:rsid w:val="007964FA"/>
    <w:rsid w:val="007B6E9E"/>
    <w:rsid w:val="007D302C"/>
    <w:rsid w:val="007D4174"/>
    <w:rsid w:val="007D5B2A"/>
    <w:rsid w:val="007E0866"/>
    <w:rsid w:val="007E31E3"/>
    <w:rsid w:val="007E4B22"/>
    <w:rsid w:val="007F1FB4"/>
    <w:rsid w:val="007F23E7"/>
    <w:rsid w:val="007F3757"/>
    <w:rsid w:val="007F4AC2"/>
    <w:rsid w:val="008060F4"/>
    <w:rsid w:val="00814D34"/>
    <w:rsid w:val="008155E7"/>
    <w:rsid w:val="00824D1D"/>
    <w:rsid w:val="00832C34"/>
    <w:rsid w:val="00832CC9"/>
    <w:rsid w:val="00833AC6"/>
    <w:rsid w:val="00834215"/>
    <w:rsid w:val="00836B2E"/>
    <w:rsid w:val="00843739"/>
    <w:rsid w:val="00847017"/>
    <w:rsid w:val="00856C50"/>
    <w:rsid w:val="008620FD"/>
    <w:rsid w:val="00865E37"/>
    <w:rsid w:val="00871704"/>
    <w:rsid w:val="00882006"/>
    <w:rsid w:val="00895F3B"/>
    <w:rsid w:val="008A757F"/>
    <w:rsid w:val="008B25C9"/>
    <w:rsid w:val="008B3725"/>
    <w:rsid w:val="008C2AC2"/>
    <w:rsid w:val="008C2FF7"/>
    <w:rsid w:val="008D6DCE"/>
    <w:rsid w:val="008E64FA"/>
    <w:rsid w:val="008F3E2F"/>
    <w:rsid w:val="00904A72"/>
    <w:rsid w:val="00904F51"/>
    <w:rsid w:val="00913CF8"/>
    <w:rsid w:val="00941B83"/>
    <w:rsid w:val="00945B2B"/>
    <w:rsid w:val="00946104"/>
    <w:rsid w:val="009466BC"/>
    <w:rsid w:val="009514DD"/>
    <w:rsid w:val="0095198A"/>
    <w:rsid w:val="00953938"/>
    <w:rsid w:val="00965BB4"/>
    <w:rsid w:val="00970B02"/>
    <w:rsid w:val="0099105A"/>
    <w:rsid w:val="009A46DA"/>
    <w:rsid w:val="009B0851"/>
    <w:rsid w:val="009B0FC7"/>
    <w:rsid w:val="009B3368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4265"/>
    <w:rsid w:val="009F0952"/>
    <w:rsid w:val="009F7784"/>
    <w:rsid w:val="00A04B00"/>
    <w:rsid w:val="00A1445A"/>
    <w:rsid w:val="00A22650"/>
    <w:rsid w:val="00A23803"/>
    <w:rsid w:val="00A3063E"/>
    <w:rsid w:val="00A33BE0"/>
    <w:rsid w:val="00A4054B"/>
    <w:rsid w:val="00A47C47"/>
    <w:rsid w:val="00A50B8B"/>
    <w:rsid w:val="00A515E0"/>
    <w:rsid w:val="00A57325"/>
    <w:rsid w:val="00A75802"/>
    <w:rsid w:val="00A83E62"/>
    <w:rsid w:val="00A90F98"/>
    <w:rsid w:val="00A92149"/>
    <w:rsid w:val="00AA2F1C"/>
    <w:rsid w:val="00AA45C7"/>
    <w:rsid w:val="00AB1522"/>
    <w:rsid w:val="00AB3346"/>
    <w:rsid w:val="00AB4674"/>
    <w:rsid w:val="00AC72E5"/>
    <w:rsid w:val="00AD0154"/>
    <w:rsid w:val="00AD3618"/>
    <w:rsid w:val="00AF0AD6"/>
    <w:rsid w:val="00B021F9"/>
    <w:rsid w:val="00B16F2C"/>
    <w:rsid w:val="00B20079"/>
    <w:rsid w:val="00B200E4"/>
    <w:rsid w:val="00B22DFB"/>
    <w:rsid w:val="00B26132"/>
    <w:rsid w:val="00B2757C"/>
    <w:rsid w:val="00B32A8A"/>
    <w:rsid w:val="00B4256F"/>
    <w:rsid w:val="00B50920"/>
    <w:rsid w:val="00B528B4"/>
    <w:rsid w:val="00B52BF2"/>
    <w:rsid w:val="00B5369B"/>
    <w:rsid w:val="00B538F5"/>
    <w:rsid w:val="00B661E3"/>
    <w:rsid w:val="00B86392"/>
    <w:rsid w:val="00B86918"/>
    <w:rsid w:val="00B9309E"/>
    <w:rsid w:val="00B930C3"/>
    <w:rsid w:val="00B95A77"/>
    <w:rsid w:val="00BA2C4A"/>
    <w:rsid w:val="00BB145B"/>
    <w:rsid w:val="00BB339B"/>
    <w:rsid w:val="00BB3939"/>
    <w:rsid w:val="00BC00ED"/>
    <w:rsid w:val="00BC2412"/>
    <w:rsid w:val="00BC29DD"/>
    <w:rsid w:val="00BC6D2C"/>
    <w:rsid w:val="00BD4AEF"/>
    <w:rsid w:val="00BE655C"/>
    <w:rsid w:val="00BE6AEE"/>
    <w:rsid w:val="00BF78A7"/>
    <w:rsid w:val="00C0001A"/>
    <w:rsid w:val="00C03C9F"/>
    <w:rsid w:val="00C052DE"/>
    <w:rsid w:val="00C0552D"/>
    <w:rsid w:val="00C06BC8"/>
    <w:rsid w:val="00C124CB"/>
    <w:rsid w:val="00C1515D"/>
    <w:rsid w:val="00C16A39"/>
    <w:rsid w:val="00C22CB1"/>
    <w:rsid w:val="00C2426D"/>
    <w:rsid w:val="00C2689D"/>
    <w:rsid w:val="00C31E41"/>
    <w:rsid w:val="00C46100"/>
    <w:rsid w:val="00C468BF"/>
    <w:rsid w:val="00C52CE4"/>
    <w:rsid w:val="00C545FA"/>
    <w:rsid w:val="00C565DD"/>
    <w:rsid w:val="00C64A95"/>
    <w:rsid w:val="00C82B34"/>
    <w:rsid w:val="00C83594"/>
    <w:rsid w:val="00C9531D"/>
    <w:rsid w:val="00C97729"/>
    <w:rsid w:val="00CA1AAE"/>
    <w:rsid w:val="00CB008E"/>
    <w:rsid w:val="00CB08EC"/>
    <w:rsid w:val="00CB0D95"/>
    <w:rsid w:val="00CD5738"/>
    <w:rsid w:val="00CD61B2"/>
    <w:rsid w:val="00CD7808"/>
    <w:rsid w:val="00CE2A15"/>
    <w:rsid w:val="00CF12FC"/>
    <w:rsid w:val="00CF6111"/>
    <w:rsid w:val="00D05C1E"/>
    <w:rsid w:val="00D06278"/>
    <w:rsid w:val="00D065F8"/>
    <w:rsid w:val="00D1074C"/>
    <w:rsid w:val="00D2343D"/>
    <w:rsid w:val="00D278D4"/>
    <w:rsid w:val="00D4210E"/>
    <w:rsid w:val="00D42CF0"/>
    <w:rsid w:val="00D579F3"/>
    <w:rsid w:val="00D64995"/>
    <w:rsid w:val="00D65AB1"/>
    <w:rsid w:val="00D707B4"/>
    <w:rsid w:val="00D7309B"/>
    <w:rsid w:val="00D77C8B"/>
    <w:rsid w:val="00D80EAF"/>
    <w:rsid w:val="00D8275B"/>
    <w:rsid w:val="00D83E17"/>
    <w:rsid w:val="00D84490"/>
    <w:rsid w:val="00D92C6A"/>
    <w:rsid w:val="00D934D5"/>
    <w:rsid w:val="00DA0B86"/>
    <w:rsid w:val="00DA557A"/>
    <w:rsid w:val="00DB3E61"/>
    <w:rsid w:val="00DB68BD"/>
    <w:rsid w:val="00DC7B0A"/>
    <w:rsid w:val="00DD3F3A"/>
    <w:rsid w:val="00DF116B"/>
    <w:rsid w:val="00DF3D50"/>
    <w:rsid w:val="00E029F3"/>
    <w:rsid w:val="00E02C2C"/>
    <w:rsid w:val="00E0340C"/>
    <w:rsid w:val="00E261C4"/>
    <w:rsid w:val="00E26C85"/>
    <w:rsid w:val="00E278E5"/>
    <w:rsid w:val="00E3300C"/>
    <w:rsid w:val="00E43C3D"/>
    <w:rsid w:val="00E50DC5"/>
    <w:rsid w:val="00E550C0"/>
    <w:rsid w:val="00E61921"/>
    <w:rsid w:val="00E676C3"/>
    <w:rsid w:val="00E67D1D"/>
    <w:rsid w:val="00E71F4F"/>
    <w:rsid w:val="00E749F2"/>
    <w:rsid w:val="00E85432"/>
    <w:rsid w:val="00E932C8"/>
    <w:rsid w:val="00E95B73"/>
    <w:rsid w:val="00E9600A"/>
    <w:rsid w:val="00EA7B9C"/>
    <w:rsid w:val="00EB0DA9"/>
    <w:rsid w:val="00ED5DE1"/>
    <w:rsid w:val="00EE5431"/>
    <w:rsid w:val="00EE7F32"/>
    <w:rsid w:val="00EF0493"/>
    <w:rsid w:val="00EF1787"/>
    <w:rsid w:val="00EF18FD"/>
    <w:rsid w:val="00F01DBA"/>
    <w:rsid w:val="00F0300D"/>
    <w:rsid w:val="00F0401D"/>
    <w:rsid w:val="00F06462"/>
    <w:rsid w:val="00F21B47"/>
    <w:rsid w:val="00F25783"/>
    <w:rsid w:val="00F267C9"/>
    <w:rsid w:val="00F27435"/>
    <w:rsid w:val="00F33579"/>
    <w:rsid w:val="00F41606"/>
    <w:rsid w:val="00F42EA0"/>
    <w:rsid w:val="00F47D82"/>
    <w:rsid w:val="00F51F53"/>
    <w:rsid w:val="00F52A52"/>
    <w:rsid w:val="00F60526"/>
    <w:rsid w:val="00F617DB"/>
    <w:rsid w:val="00F65355"/>
    <w:rsid w:val="00F70030"/>
    <w:rsid w:val="00F70BB8"/>
    <w:rsid w:val="00F71C13"/>
    <w:rsid w:val="00F758D0"/>
    <w:rsid w:val="00F8091E"/>
    <w:rsid w:val="00F92D1D"/>
    <w:rsid w:val="00F94B26"/>
    <w:rsid w:val="00FA340B"/>
    <w:rsid w:val="00FA493D"/>
    <w:rsid w:val="00FB12A1"/>
    <w:rsid w:val="00FB174F"/>
    <w:rsid w:val="00FB4D34"/>
    <w:rsid w:val="00FC4EB7"/>
    <w:rsid w:val="00FC6CF0"/>
    <w:rsid w:val="00FD6770"/>
    <w:rsid w:val="00FE2C64"/>
    <w:rsid w:val="00FE34E9"/>
    <w:rsid w:val="00FE6A48"/>
    <w:rsid w:val="00FF0997"/>
    <w:rsid w:val="00FF1B9E"/>
    <w:rsid w:val="00FF1C9D"/>
    <w:rsid w:val="00FF52DB"/>
    <w:rsid w:val="00FF6788"/>
    <w:rsid w:val="118DE102"/>
    <w:rsid w:val="53E01AF4"/>
    <w:rsid w:val="5BE38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852F56"/>
  <w15:docId w15:val="{271CE40F-D922-4BAA-AB59-2BA383796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71F4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character" w:customStyle="1" w:styleId="Naslov1Znak">
    <w:name w:val="Naslov 1 Znak"/>
    <w:link w:val="Naslov1"/>
    <w:rsid w:val="006101A2"/>
    <w:rPr>
      <w:rFonts w:ascii="Arial" w:hAnsi="Arial"/>
      <w:b/>
      <w:bCs/>
      <w:kern w:val="32"/>
      <w:sz w:val="32"/>
      <w:szCs w:val="32"/>
    </w:rPr>
  </w:style>
  <w:style w:type="paragraph" w:styleId="Telobesedila">
    <w:name w:val="Body Text"/>
    <w:basedOn w:val="Navaden"/>
    <w:link w:val="TelobesedilaZnak"/>
    <w:rsid w:val="006101A2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101A2"/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unhideWhenUsed/>
    <w:rsid w:val="00856C50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856C5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856C50"/>
    <w:rPr>
      <w:rFonts w:ascii="Arial" w:hAnsi="Arial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856C5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856C50"/>
    <w:rPr>
      <w:rFonts w:ascii="Arial" w:hAnsi="Arial"/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F617DB"/>
    <w:rPr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E4B2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62F8915FC2C40BB5B4C695DF49057" ma:contentTypeVersion="14" ma:contentTypeDescription="Ustvari nov dokument." ma:contentTypeScope="" ma:versionID="9a4b2e5dae6fffa56698591a00b39eb1">
  <xsd:schema xmlns:xsd="http://www.w3.org/2001/XMLSchema" xmlns:xs="http://www.w3.org/2001/XMLSchema" xmlns:p="http://schemas.microsoft.com/office/2006/metadata/properties" xmlns:ns2="fcbd37d5-5860-48a5-94c2-8037b1bcf895" xmlns:ns3="a1b9c269-1152-4446-a0e2-0088399c404e" targetNamespace="http://schemas.microsoft.com/office/2006/metadata/properties" ma:root="true" ma:fieldsID="c24c48af97b84ddd611086ec645568a3" ns2:_="" ns3:_="">
    <xsd:import namespace="fcbd37d5-5860-48a5-94c2-8037b1bcf895"/>
    <xsd:import namespace="a1b9c269-1152-4446-a0e2-0088399c40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37d5-5860-48a5-94c2-8037b1bcf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9c269-1152-4446-a0e2-0088399c40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67ad997-3ba4-46ef-bc8a-e411132594fa}" ma:internalName="TaxCatchAll" ma:showField="CatchAllData" ma:web="a1b9c269-1152-4446-a0e2-0088399c40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fcbd37d5-5860-48a5-94c2-8037b1bcf895" xsi:nil="true"/>
    <SharedWithUsers xmlns="a1b9c269-1152-4446-a0e2-0088399c404e">
      <UserInfo>
        <DisplayName/>
        <AccountId xsi:nil="true"/>
        <AccountType/>
      </UserInfo>
    </SharedWithUsers>
    <TaxCatchAll xmlns="a1b9c269-1152-4446-a0e2-0088399c404e" xsi:nil="true"/>
    <lcf76f155ced4ddcb4097134ff3c332f xmlns="fcbd37d5-5860-48a5-94c2-8037b1bcf89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B5639A-EF5B-4B45-8C8F-C304F43E28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337301-6D5B-4528-8EB3-93E74417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bd37d5-5860-48a5-94c2-8037b1bcf895"/>
    <ds:schemaRef ds:uri="a1b9c269-1152-4446-a0e2-0088399c40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90D198-1915-487D-96CF-2FFA75C6DB93}">
  <ds:schemaRefs>
    <ds:schemaRef ds:uri="http://schemas.microsoft.com/office/2006/metadata/properties"/>
    <ds:schemaRef ds:uri="http://schemas.microsoft.com/office/infopath/2007/PartnerControls"/>
    <ds:schemaRef ds:uri="ed1707a1-ff84-49ea-9dc3-0e889a964767"/>
    <ds:schemaRef ds:uri="4d8b7122-eb47-4798-8ac7-38fcf8bf2d53"/>
    <ds:schemaRef ds:uri="fcbd37d5-5860-48a5-94c2-8037b1bcf895"/>
    <ds:schemaRef ds:uri="a1b9c269-1152-4446-a0e2-0088399c404e"/>
  </ds:schemaRefs>
</ds:datastoreItem>
</file>

<file path=customXml/itemProps4.xml><?xml version="1.0" encoding="utf-8"?>
<ds:datastoreItem xmlns:ds="http://schemas.openxmlformats.org/officeDocument/2006/customXml" ds:itemID="{08070169-C12C-483D-A803-2585CB1BDE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0</TotalTime>
  <Pages>1</Pages>
  <Words>238</Words>
  <Characters>1610</Characters>
  <Application>Microsoft Office Word</Application>
  <DocSecurity>0</DocSecurity>
  <Lines>94</Lines>
  <Paragraphs>27</Paragraphs>
  <ScaleCrop>false</ScaleCrop>
  <Company>ZRSBR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Jasmina Poličnik</cp:lastModifiedBy>
  <cp:revision>12</cp:revision>
  <cp:lastPrinted>2016-01-04T14:35:00Z</cp:lastPrinted>
  <dcterms:created xsi:type="dcterms:W3CDTF">2024-05-04T08:46:00Z</dcterms:created>
  <dcterms:modified xsi:type="dcterms:W3CDTF">2025-04-10T13:30:00Z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0x010100E5A62F8915FC2C40BB5B4C695DF49057</vt:lpwstr>
  </property>
  <property fmtid="{D5CDD505-2E9C-101B-9397-08002B2CF9AE}" pid="3" name="Order">
    <vt:r8>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